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166E" w14:textId="77777777" w:rsidR="00404549" w:rsidRDefault="00031A3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1F47FAA" wp14:editId="6B7C59A2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1336C00" w14:textId="6000C1C8" w:rsidR="00031A31" w:rsidRPr="00031A31" w:rsidRDefault="008C4F9F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hyperlink r:id="rId8" w:history="1">
                                  <w:r w:rsidR="00031A31" w:rsidRPr="008C4F9F">
                                    <w:rPr>
                                      <w:rStyle w:val="Hyperlink"/>
                                      <w:rFonts w:ascii="Adobe Arabic" w:hAnsi="Adobe Arabic" w:cs="Adobe Arabic" w:hint="cs"/>
                                      <w:b/>
                                      <w:bCs/>
                                      <w:sz w:val="52"/>
                                      <w:szCs w:val="56"/>
                                      <w:rtl/>
                                      <w:lang w:bidi="ar-SY"/>
                                    </w:rPr>
                                    <w:t>استمارة التقييم</w:t>
                                  </w:r>
                                </w:hyperlink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12" y="2244724"/>
                            <a:ext cx="4478020" cy="14890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4157C8" w14:textId="5D9CADBA" w:rsidR="00031A31" w:rsidRPr="00C74C35" w:rsidRDefault="00C74C35" w:rsidP="00C74C35">
                              <w:pPr>
                                <w:spacing w:line="276" w:lineRule="auto"/>
                                <w:jc w:val="center"/>
                                <w:rPr>
                                  <w:rFonts w:ascii="Adobe Arabic" w:eastAsia="Calibri" w:hAnsi="Adobe Arabic" w:cs="Adobe Arabic"/>
                                  <w:b/>
                                  <w:bCs/>
                                  <w:color w:val="000000" w:themeColor="text1"/>
                                  <w:sz w:val="52"/>
                                  <w:szCs w:val="56"/>
                                  <w:rtl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eastAsia="Calibri" w:hAnsi="Adobe Arabic" w:cs="Adobe Arabic" w:hint="cs"/>
                                  <w:b/>
                                  <w:bCs/>
                                  <w:color w:val="000000" w:themeColor="text1"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الكاريزما التدريبية</w:t>
                              </w:r>
                              <w:r w:rsidR="00467ACA" w:rsidRPr="00467ACA">
                                <w:rPr>
                                  <w:rFonts w:ascii="Adobe Arabic" w:eastAsia="Calibri" w:hAnsi="Adobe Arabic" w:cs="Adobe Arabic"/>
                                  <w:b/>
                                  <w:bCs/>
                                  <w:color w:val="000000" w:themeColor="text1"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br/>
                                <w:t xml:space="preserve"> </w:t>
                              </w:r>
                              <w:r w:rsidRPr="00C74C35">
                                <w:rPr>
                                  <w:rFonts w:ascii="Adobe Arabic" w:eastAsia="Calibri" w:hAnsi="Adobe Arabic" w:cs="Adobe Arabic"/>
                                  <w:b/>
                                  <w:bCs/>
                                  <w:color w:val="000000" w:themeColor="text1"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فن التأثير والإقناع في التدريب الاحترافي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F47FAA"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21336C00" w14:textId="6000C1C8" w:rsidR="00031A31" w:rsidRPr="00031A31" w:rsidRDefault="008C4F9F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hyperlink r:id="rId9" w:history="1">
                            <w:r w:rsidR="00031A31" w:rsidRPr="008C4F9F">
                              <w:rPr>
                                <w:rStyle w:val="Hyperlink"/>
                                <w:rFonts w:ascii="Adobe Arabic" w:hAnsi="Adobe Arabic" w:cs="Adobe Arabic" w:hint="cs"/>
                                <w:b/>
                                <w:bCs/>
                                <w:sz w:val="52"/>
                                <w:szCs w:val="56"/>
                                <w:rtl/>
                                <w:lang w:bidi="ar-SY"/>
                              </w:rPr>
                              <w:t>استمارة التقييم</w:t>
                            </w:r>
                          </w:hyperlink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2447;width:44780;height:148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6F4157C8" w14:textId="5D9CADBA" w:rsidR="00031A31" w:rsidRPr="00C74C35" w:rsidRDefault="00C74C35" w:rsidP="00C74C35">
                        <w:pPr>
                          <w:spacing w:line="276" w:lineRule="auto"/>
                          <w:jc w:val="center"/>
                          <w:rPr>
                            <w:rFonts w:ascii="Adobe Arabic" w:eastAsia="Calibri" w:hAnsi="Adobe Arabic" w:cs="Adobe Arabic"/>
                            <w:b/>
                            <w:bCs/>
                            <w:color w:val="000000" w:themeColor="text1"/>
                            <w:sz w:val="52"/>
                            <w:szCs w:val="56"/>
                            <w:rtl/>
                            <w:lang w:bidi="ar-SY"/>
                          </w:rPr>
                        </w:pPr>
                        <w:r>
                          <w:rPr>
                            <w:rFonts w:ascii="Adobe Arabic" w:eastAsia="Calibri" w:hAnsi="Adobe Arabic" w:cs="Adobe Arabic" w:hint="cs"/>
                            <w:b/>
                            <w:bCs/>
                            <w:color w:val="000000" w:themeColor="text1"/>
                            <w:sz w:val="72"/>
                            <w:szCs w:val="96"/>
                            <w:rtl/>
                            <w:lang w:bidi="ar-SY"/>
                          </w:rPr>
                          <w:t>الكاريزما التدريبية</w:t>
                        </w:r>
                        <w:r w:rsidR="00467ACA" w:rsidRPr="00467ACA">
                          <w:rPr>
                            <w:rFonts w:ascii="Adobe Arabic" w:eastAsia="Calibri" w:hAnsi="Adobe Arabic" w:cs="Adobe Arabic"/>
                            <w:b/>
                            <w:bCs/>
                            <w:color w:val="000000" w:themeColor="text1"/>
                            <w:sz w:val="72"/>
                            <w:szCs w:val="96"/>
                            <w:rtl/>
                            <w:lang w:bidi="ar-SY"/>
                          </w:rPr>
                          <w:br/>
                          <w:t xml:space="preserve"> </w:t>
                        </w:r>
                        <w:r w:rsidRPr="00C74C35">
                          <w:rPr>
                            <w:rFonts w:ascii="Adobe Arabic" w:eastAsia="Calibri" w:hAnsi="Adobe Arabic" w:cs="Adobe Arabic"/>
                            <w:b/>
                            <w:bCs/>
                            <w:color w:val="000000" w:themeColor="text1"/>
                            <w:sz w:val="48"/>
                            <w:szCs w:val="52"/>
                            <w:rtl/>
                            <w:lang w:bidi="ar-SY"/>
                          </w:rPr>
                          <w:t>فن التأثير والإقناع في التدريب الاحترافي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61834569" w14:textId="77777777" w:rsidR="00F53D08" w:rsidRPr="00F53D08" w:rsidRDefault="00F53D08" w:rsidP="00F53D08">
      <w:pPr>
        <w:rPr>
          <w:rtl/>
        </w:rPr>
      </w:pPr>
    </w:p>
    <w:p w14:paraId="040AC9FB" w14:textId="77777777" w:rsidR="00F53D08" w:rsidRPr="00F53D08" w:rsidRDefault="00F53D08" w:rsidP="00F53D08">
      <w:pPr>
        <w:rPr>
          <w:rtl/>
        </w:rPr>
      </w:pPr>
    </w:p>
    <w:p w14:paraId="2CF346D3" w14:textId="033F01A7" w:rsidR="00F53D08" w:rsidRPr="00F53D08" w:rsidRDefault="00F53D08" w:rsidP="00F53D08">
      <w:pPr>
        <w:rPr>
          <w:rtl/>
        </w:rPr>
      </w:pPr>
    </w:p>
    <w:p w14:paraId="0BF0DFAD" w14:textId="77777777" w:rsidR="00F53D08" w:rsidRPr="00F53D08" w:rsidRDefault="00F53D08" w:rsidP="00F53D08">
      <w:pPr>
        <w:rPr>
          <w:rtl/>
        </w:rPr>
      </w:pPr>
    </w:p>
    <w:p w14:paraId="32C1AD37" w14:textId="77777777" w:rsidR="00F53D08" w:rsidRPr="00F53D08" w:rsidRDefault="00F53D08" w:rsidP="00F53D08">
      <w:pPr>
        <w:rPr>
          <w:rtl/>
        </w:rPr>
      </w:pPr>
    </w:p>
    <w:p w14:paraId="4B1EE7C1" w14:textId="77777777" w:rsidR="00F53D08" w:rsidRPr="00F53D08" w:rsidRDefault="00F53D08" w:rsidP="00F53D08">
      <w:pPr>
        <w:rPr>
          <w:rtl/>
        </w:rPr>
      </w:pPr>
    </w:p>
    <w:p w14:paraId="7BADA99B" w14:textId="77777777" w:rsidR="00F53D08" w:rsidRPr="00F53D08" w:rsidRDefault="00F53D08" w:rsidP="00F53D08">
      <w:pPr>
        <w:rPr>
          <w:rtl/>
        </w:rPr>
      </w:pPr>
    </w:p>
    <w:p w14:paraId="50509EFC" w14:textId="190EE65A" w:rsidR="00F53D08" w:rsidRPr="00F53D08" w:rsidRDefault="00467ACA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47D497A8" wp14:editId="78EAA560">
            <wp:simplePos x="0" y="0"/>
            <wp:positionH relativeFrom="page">
              <wp:align>left</wp:align>
            </wp:positionH>
            <wp:positionV relativeFrom="paragraph">
              <wp:posOffset>2529205</wp:posOffset>
            </wp:positionV>
            <wp:extent cx="7555230" cy="3949541"/>
            <wp:effectExtent l="0" t="0" r="7620" b="0"/>
            <wp:wrapNone/>
            <wp:docPr id="558335341" name="صورة 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335341" name="صورة 108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230" cy="39495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F0172B" w14:textId="77777777" w:rsidR="00031A31" w:rsidRDefault="00C70FC6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205108F8" wp14:editId="5FD1D0F5">
            <wp:simplePos x="0" y="0"/>
            <wp:positionH relativeFrom="margin">
              <wp:align>right</wp:align>
            </wp:positionH>
            <wp:positionV relativeFrom="paragraph">
              <wp:posOffset>659765</wp:posOffset>
            </wp:positionV>
            <wp:extent cx="333375" cy="333375"/>
            <wp:effectExtent l="0" t="0" r="9525" b="9525"/>
            <wp:wrapSquare wrapText="bothSides"/>
            <wp:docPr id="244299212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A31"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0F4A300F" wp14:editId="2C2255E4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849A4F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تقييم الدورة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4A300F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">
                <v:rect id="Rectangle 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57849A4F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تقييم الدورة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8B59C7E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14:paraId="6A417FBD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C45C646" wp14:editId="5BD438FB">
            <wp:simplePos x="0" y="0"/>
            <wp:positionH relativeFrom="margin">
              <wp:posOffset>6312535</wp:posOffset>
            </wp:positionH>
            <wp:positionV relativeFrom="paragraph">
              <wp:posOffset>436880</wp:posOffset>
            </wp:positionV>
            <wp:extent cx="285750" cy="285750"/>
            <wp:effectExtent l="0" t="0" r="0" b="0"/>
            <wp:wrapSquare wrapText="bothSides"/>
            <wp:docPr id="1403023426" name="Picture 3" descr="Check 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ck list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779ACEF2" wp14:editId="09020AFC">
            <wp:simplePos x="0" y="0"/>
            <wp:positionH relativeFrom="margin">
              <wp:posOffset>6312535</wp:posOffset>
            </wp:positionH>
            <wp:positionV relativeFrom="paragraph">
              <wp:posOffset>8255</wp:posOffset>
            </wp:positionV>
            <wp:extent cx="266700" cy="266700"/>
            <wp:effectExtent l="0" t="0" r="0" b="0"/>
            <wp:wrapSquare wrapText="bothSides"/>
            <wp:docPr id="1857382976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14:paraId="6DCE5A23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E6C1CC5" wp14:editId="4899B532">
            <wp:simplePos x="0" y="0"/>
            <wp:positionH relativeFrom="column">
              <wp:posOffset>6276975</wp:posOffset>
            </wp:positionH>
            <wp:positionV relativeFrom="paragraph">
              <wp:posOffset>403225</wp:posOffset>
            </wp:positionV>
            <wp:extent cx="371475" cy="371475"/>
            <wp:effectExtent l="0" t="0" r="9525" b="9525"/>
            <wp:wrapSquare wrapText="bothSides"/>
            <wp:docPr id="1993882384" name="Picture 4" descr="Check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cklist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14:paraId="2064E0CF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14:paraId="591134D9" w14:textId="77777777"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69171DFC" w14:textId="77777777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14:paraId="042545E6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14:paraId="24F72C99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14:paraId="3976AB38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14:paraId="189361AE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14:paraId="6F78FC7B" w14:textId="77777777" w:rsidTr="00031A31">
        <w:tc>
          <w:tcPr>
            <w:tcW w:w="714" w:type="pct"/>
            <w:shd w:val="clear" w:color="auto" w:fill="auto"/>
            <w:vAlign w:val="center"/>
          </w:tcPr>
          <w:p w14:paraId="36E63B38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14:paraId="397A91AF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2E33C536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14:paraId="13216BE8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14:paraId="04355B1B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14:paraId="0DF4DAA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0574E2DB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02FA92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248C3EC2" w14:textId="77777777" w:rsidTr="00031A31">
        <w:tc>
          <w:tcPr>
            <w:tcW w:w="714" w:type="pct"/>
            <w:shd w:val="clear" w:color="auto" w:fill="auto"/>
            <w:vAlign w:val="center"/>
          </w:tcPr>
          <w:p w14:paraId="0F7AE742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14:paraId="79068A18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0AECA0A0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14:paraId="32DACECD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14:paraId="0F3C5C8D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14:paraId="19B74B0B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14:paraId="27C692DB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07FC955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FF99313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4B174717" w14:textId="77777777" w:rsidTr="00031A31">
        <w:tc>
          <w:tcPr>
            <w:tcW w:w="714" w:type="pct"/>
            <w:shd w:val="clear" w:color="auto" w:fill="auto"/>
            <w:vAlign w:val="center"/>
          </w:tcPr>
          <w:p w14:paraId="33505FE2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14:paraId="2D7B3EEA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6C295A5E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14:paraId="097CAD4E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14:paraId="0F114535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14:paraId="2498BAC0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14:paraId="12412FF2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69D9025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453CDDD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570F09DB" w14:textId="77777777"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65DFFECD" w14:textId="77777777" w:rsidTr="00031A31">
        <w:tc>
          <w:tcPr>
            <w:tcW w:w="714" w:type="pct"/>
            <w:shd w:val="clear" w:color="auto" w:fill="auto"/>
            <w:vAlign w:val="center"/>
          </w:tcPr>
          <w:p w14:paraId="76FA01DA" w14:textId="77777777"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14:paraId="70260C97" w14:textId="77777777"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7EBDFB8E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14:paraId="59687CC8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14:paraId="1887EAC9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14:paraId="3146EA9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14:paraId="08A2D7A9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14:paraId="6A382D55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14:paraId="083005E7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14:paraId="355F113C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14:paraId="1B250BFB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14:paraId="77496636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55E31123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03155EB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3C53B948" w14:textId="77777777" w:rsidTr="00031A31">
        <w:tc>
          <w:tcPr>
            <w:tcW w:w="714" w:type="pct"/>
            <w:shd w:val="clear" w:color="auto" w:fill="auto"/>
            <w:vAlign w:val="center"/>
          </w:tcPr>
          <w:p w14:paraId="5D3EFAA1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14:paraId="5421E281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32FB5DE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14:paraId="704E6E7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14:paraId="0BF09543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14:paraId="279AF080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14:paraId="7E092B13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40C66A2B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6E3CD9D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72F7D04D" w14:textId="77777777"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27FF0F50" w14:textId="77777777"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14:paraId="7EFB34EB" w14:textId="77777777" w:rsidR="00031A31" w:rsidRDefault="00031A31" w:rsidP="001E1BF1">
      <w:pPr>
        <w:jc w:val="center"/>
        <w:rPr>
          <w:rtl/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6A684F1E" wp14:editId="3EB012DB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668780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التقييم العام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684F1E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24668780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التقييم العام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62A18CE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3D0370D" wp14:editId="65DC98E1">
            <wp:simplePos x="0" y="0"/>
            <wp:positionH relativeFrom="margin">
              <wp:posOffset>6312535</wp:posOffset>
            </wp:positionH>
            <wp:positionV relativeFrom="paragraph">
              <wp:posOffset>9525</wp:posOffset>
            </wp:positionV>
            <wp:extent cx="333375" cy="333375"/>
            <wp:effectExtent l="0" t="0" r="9525" b="9525"/>
            <wp:wrapSquare wrapText="bothSides"/>
            <wp:docPr id="221994164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14:paraId="18064D03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5AE1E18E" wp14:editId="2696DB0E">
            <wp:simplePos x="0" y="0"/>
            <wp:positionH relativeFrom="column">
              <wp:posOffset>6352540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1680598595" name="Picture 5" descr="Train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ining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045E7318" wp14:editId="36720C60">
            <wp:simplePos x="0" y="0"/>
            <wp:positionH relativeFrom="margin">
              <wp:posOffset>6379210</wp:posOffset>
            </wp:positionH>
            <wp:positionV relativeFrom="paragraph">
              <wp:posOffset>9525</wp:posOffset>
            </wp:positionV>
            <wp:extent cx="266700" cy="266700"/>
            <wp:effectExtent l="0" t="0" r="9525" b="0"/>
            <wp:wrapSquare wrapText="bothSides"/>
            <wp:docPr id="2051864788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14:paraId="44C52C14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5051A29B" wp14:editId="66D7E514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295275" cy="295275"/>
            <wp:effectExtent l="0" t="0" r="9525" b="9525"/>
            <wp:wrapSquare wrapText="bothSides"/>
            <wp:docPr id="926707960" name="Picture 6" descr="Present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esentation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14:paraId="5B38D9C0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037C2921" wp14:editId="4D4289F0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14:paraId="2F067677" w14:textId="115F22EF" w:rsidR="001E1BF1" w:rsidRPr="00031A31" w:rsidRDefault="008C4F9F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18" w:history="1">
        <w:r w:rsidR="001E1BF1" w:rsidRPr="008C4F9F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8C4F9F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8C4F9F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8C4F9F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8C4F9F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4974"/>
        <w:gridCol w:w="1070"/>
        <w:gridCol w:w="1084"/>
        <w:gridCol w:w="959"/>
        <w:gridCol w:w="1223"/>
        <w:gridCol w:w="773"/>
      </w:tblGrid>
      <w:tr w:rsidR="001E1BF1" w:rsidRPr="00301274" w14:paraId="027A39E0" w14:textId="77777777" w:rsidTr="00031A31">
        <w:tc>
          <w:tcPr>
            <w:tcW w:w="2470" w:type="pct"/>
            <w:shd w:val="clear" w:color="auto" w:fill="auto"/>
          </w:tcPr>
          <w:p w14:paraId="25FB734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3A82E9B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4B4C4F9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4997473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4B93517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6DA8DED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2AEB17CF" w14:textId="77777777" w:rsidTr="00031A31">
        <w:tc>
          <w:tcPr>
            <w:tcW w:w="2470" w:type="pct"/>
            <w:shd w:val="clear" w:color="auto" w:fill="auto"/>
          </w:tcPr>
          <w:p w14:paraId="260AF069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14:paraId="0CB5C22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14:paraId="33E6A3D2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14:paraId="32276B9C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14:paraId="2D57FB9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14:paraId="235C9BDD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14:paraId="32D4415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14:paraId="13DC1242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14:paraId="7CB52B6A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4D4F7F9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7DDF787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011E0DB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7900988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26E7EFE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7AF2437F" w14:textId="77777777" w:rsidTr="00031A31">
        <w:trPr>
          <w:trHeight w:val="310"/>
        </w:trPr>
        <w:tc>
          <w:tcPr>
            <w:tcW w:w="2470" w:type="pct"/>
            <w:shd w:val="clear" w:color="auto" w:fill="auto"/>
          </w:tcPr>
          <w:p w14:paraId="17FD1E1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6478338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725E378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2384522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2650EA4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09396C0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79F858A8" w14:textId="77777777" w:rsidTr="00031A31">
        <w:tc>
          <w:tcPr>
            <w:tcW w:w="2470" w:type="pct"/>
            <w:shd w:val="clear" w:color="auto" w:fill="auto"/>
          </w:tcPr>
          <w:p w14:paraId="3B14621D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14:paraId="1804B97F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14:paraId="084CF124" w14:textId="77777777"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14:paraId="0ACBA7C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41F1466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6025C81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2479CD7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6FCBD6B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09D09237" w14:textId="77777777" w:rsidTr="00031A31">
        <w:tc>
          <w:tcPr>
            <w:tcW w:w="2470" w:type="pct"/>
            <w:shd w:val="clear" w:color="auto" w:fill="auto"/>
          </w:tcPr>
          <w:p w14:paraId="476E17B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6591D7D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2711808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657CDB2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01F0BA7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0B2E49C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0565052F" w14:textId="77777777" w:rsidTr="00031A31">
        <w:tc>
          <w:tcPr>
            <w:tcW w:w="2470" w:type="pct"/>
            <w:shd w:val="clear" w:color="auto" w:fill="auto"/>
          </w:tcPr>
          <w:p w14:paraId="21860052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14:paraId="2CC704CA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14:paraId="6A0F726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6DA4BC0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63CE0D8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72E96AF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7FB9D37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16F30DC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142CCAF2" w14:textId="77777777" w:rsidTr="00031A31">
        <w:tc>
          <w:tcPr>
            <w:tcW w:w="2470" w:type="pct"/>
            <w:shd w:val="clear" w:color="auto" w:fill="auto"/>
          </w:tcPr>
          <w:p w14:paraId="0F8486C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6A33950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57E8F65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1F4089A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09ECCDA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5C99D27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7EA7E216" w14:textId="77777777" w:rsidTr="00031A31">
        <w:tc>
          <w:tcPr>
            <w:tcW w:w="2470" w:type="pct"/>
            <w:shd w:val="clear" w:color="auto" w:fill="auto"/>
          </w:tcPr>
          <w:p w14:paraId="15726EF9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14:paraId="6217FDC1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14:paraId="4D6EB0E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2A8554F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5818CF9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4AE16BA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44EB2F7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0D89E87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0999636D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5C8802C5" w14:textId="6235E4DC" w:rsidR="001E1BF1" w:rsidRPr="00431EE4" w:rsidRDefault="008C4F9F" w:rsidP="001E1BF1">
      <w:pPr>
        <w:rPr>
          <w:rStyle w:val="Hyperlink"/>
          <w:rFonts w:ascii="Adobe Arabic" w:hAnsi="Adobe Arabic" w:cs="Adobe Arabic"/>
          <w:b/>
          <w:bCs/>
          <w:color w:val="002060"/>
          <w:sz w:val="42"/>
          <w:szCs w:val="42"/>
          <w:u w:val="double"/>
          <w:rtl/>
          <w:lang w:bidi="ar-EG"/>
        </w:rPr>
      </w:pPr>
      <w:hyperlink r:id="rId19" w:history="1">
        <w:r w:rsidR="001E1BF1" w:rsidRPr="008C4F9F">
          <w:rPr>
            <w:rStyle w:val="Hyperlink"/>
            <w:rFonts w:ascii="Adobe Arabic" w:hAnsi="Adobe Arabic" w:cs="Adobe Arabic"/>
            <w:b/>
            <w:bCs/>
            <w:sz w:val="42"/>
            <w:szCs w:val="42"/>
            <w:rtl/>
            <w:lang w:bidi="ar-EG"/>
          </w:rPr>
          <w:t>الرجاء الإفادة بأية ملاحظات أخرى</w:t>
        </w:r>
        <w:r w:rsidR="00C74C35" w:rsidRPr="008C4F9F">
          <w:rPr>
            <w:rStyle w:val="Hyperlink"/>
            <w:rFonts w:ascii="Adobe Arabic" w:hAnsi="Adobe Arabic" w:cs="Adobe Arabic" w:hint="cs"/>
            <w:b/>
            <w:bCs/>
            <w:sz w:val="42"/>
            <w:szCs w:val="42"/>
            <w:rtl/>
            <w:lang w:bidi="ar-EG"/>
          </w:rPr>
          <w:t>:</w:t>
        </w:r>
      </w:hyperlink>
    </w:p>
    <w:p w14:paraId="3DDA0FD8" w14:textId="77777777" w:rsidR="00F2505F" w:rsidRDefault="00F2505F" w:rsidP="00F2505F">
      <w:pPr>
        <w:shd w:val="clear" w:color="auto" w:fill="F2F2F2" w:themeFill="background1" w:themeFillShade="F2"/>
        <w:spacing w:before="120" w:line="24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</w:p>
    <w:p w14:paraId="53BE86DB" w14:textId="32F6B713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F485B45" w14:textId="77777777" w:rsidR="001E1BF1" w:rsidRPr="001E1BF1" w:rsidRDefault="001E1BF1" w:rsidP="000C2EC5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1E1BF1" w:rsidRPr="001E1BF1" w:rsidSect="00F0683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A977E" w14:textId="77777777" w:rsidR="00AA4F45" w:rsidRDefault="00AA4F45" w:rsidP="00F53D08">
      <w:pPr>
        <w:spacing w:line="240" w:lineRule="auto"/>
      </w:pPr>
      <w:r>
        <w:separator/>
      </w:r>
    </w:p>
  </w:endnote>
  <w:endnote w:type="continuationSeparator" w:id="0">
    <w:p w14:paraId="084E85E6" w14:textId="77777777" w:rsidR="00AA4F45" w:rsidRDefault="00AA4F45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2341A" w14:textId="77777777" w:rsidR="00E24EB7" w:rsidRDefault="00E24EB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40"/>
        <w:szCs w:val="44"/>
        <w:rtl/>
      </w:rPr>
      <w:id w:val="2083017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121C18" w14:textId="404225D6" w:rsidR="00031A31" w:rsidRPr="00031A31" w:rsidRDefault="00031A31" w:rsidP="00031A31">
        <w:pPr>
          <w:pStyle w:val="a4"/>
          <w:ind w:left="9360"/>
          <w:jc w:val="left"/>
          <w:rPr>
            <w:sz w:val="40"/>
            <w:szCs w:val="44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3BBB4FFC" wp14:editId="076EAAA3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11D02831" id="Group 39" o:spid="_x0000_s1026" style="position:absolute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031A31">
          <w:rPr>
            <w:color w:val="168489"/>
            <w:sz w:val="40"/>
            <w:szCs w:val="44"/>
          </w:rPr>
          <w:fldChar w:fldCharType="begin"/>
        </w:r>
        <w:r w:rsidRPr="00031A31">
          <w:rPr>
            <w:color w:val="168489"/>
            <w:sz w:val="40"/>
            <w:szCs w:val="44"/>
          </w:rPr>
          <w:instrText xml:space="preserve"> PAGE   \* MERGEFORMAT </w:instrText>
        </w:r>
        <w:r w:rsidRPr="00031A31">
          <w:rPr>
            <w:color w:val="168489"/>
            <w:sz w:val="40"/>
            <w:szCs w:val="44"/>
          </w:rPr>
          <w:fldChar w:fldCharType="separate"/>
        </w:r>
        <w:r w:rsidRPr="00031A31">
          <w:rPr>
            <w:noProof/>
            <w:color w:val="168489"/>
            <w:sz w:val="40"/>
            <w:szCs w:val="44"/>
          </w:rPr>
          <w:t>2</w:t>
        </w:r>
        <w:r w:rsidRPr="00031A31">
          <w:rPr>
            <w:noProof/>
            <w:color w:val="168489"/>
            <w:sz w:val="40"/>
            <w:szCs w:val="44"/>
          </w:rPr>
          <w:fldChar w:fldCharType="end"/>
        </w:r>
      </w:p>
    </w:sdtContent>
  </w:sdt>
  <w:p w14:paraId="58CCA29A" w14:textId="44B24E32" w:rsidR="008D42C1" w:rsidRPr="000F243F" w:rsidRDefault="00E24EB7" w:rsidP="000F243F">
    <w:pPr>
      <w:pStyle w:val="a4"/>
      <w:rPr>
        <w:szCs w:val="28"/>
        <w:rtl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59C9A9B" wp14:editId="02D40880">
              <wp:simplePos x="0" y="0"/>
              <wp:positionH relativeFrom="column">
                <wp:posOffset>1902460</wp:posOffset>
              </wp:positionH>
              <wp:positionV relativeFrom="paragraph">
                <wp:posOffset>123825</wp:posOffset>
              </wp:positionV>
              <wp:extent cx="17907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99521" w14:textId="77777777" w:rsidR="00E24EB7" w:rsidRPr="00E24EB7" w:rsidRDefault="00E24EB7" w:rsidP="00E24EB7">
                          <w:pPr>
                            <w:spacing w:line="240" w:lineRule="auto"/>
                            <w:jc w:val="left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E24EB7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9C9A9B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65" type="#_x0000_t202" style="position:absolute;left:0;text-align:left;margin-left:149.8pt;margin-top:9.75pt;width:141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" filled="f" stroked="f" strokeweight=".5pt">
              <v:textbox>
                <w:txbxContent>
                  <w:p w14:paraId="3A999521" w14:textId="77777777" w:rsidR="00E24EB7" w:rsidRPr="00E24EB7" w:rsidRDefault="00E24EB7" w:rsidP="00E24EB7">
                    <w:pPr>
                      <w:spacing w:line="240" w:lineRule="auto"/>
                      <w:jc w:val="left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E24EB7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01FB6DB" wp14:editId="2AA81B73">
              <wp:simplePos x="0" y="0"/>
              <wp:positionH relativeFrom="column">
                <wp:posOffset>-335915</wp:posOffset>
              </wp:positionH>
              <wp:positionV relativeFrom="page">
                <wp:posOffset>10460355</wp:posOffset>
              </wp:positionV>
              <wp:extent cx="1466850" cy="282575"/>
              <wp:effectExtent l="0" t="0" r="0" b="3175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68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FAEA95" w14:textId="77777777" w:rsidR="00E24EB7" w:rsidRPr="007C020A" w:rsidRDefault="00E24EB7" w:rsidP="00E24EB7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01FB6DB" id="مستطيل 2" o:spid="_x0000_s1066" style="position:absolute;left:0;text-align:left;margin-left:-26.45pt;margin-top:823.65pt;width:115.5pt;height:2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" filled="f" stroked="f" strokeweight="1pt">
              <v:textbox>
                <w:txbxContent>
                  <w:p w14:paraId="30FAEA95" w14:textId="77777777" w:rsidR="00E24EB7" w:rsidRPr="007C020A" w:rsidRDefault="00E24EB7" w:rsidP="00E24EB7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5854E4A" wp14:editId="1777562E">
              <wp:simplePos x="0" y="0"/>
              <wp:positionH relativeFrom="column">
                <wp:posOffset>4309745</wp:posOffset>
              </wp:positionH>
              <wp:positionV relativeFrom="paragraph">
                <wp:posOffset>228600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6E7066" w14:textId="77777777" w:rsidR="00E24EB7" w:rsidRPr="00DC31A5" w:rsidRDefault="00E24EB7" w:rsidP="00E24EB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37DACCD3" w14:textId="77777777" w:rsidR="00E24EB7" w:rsidRPr="00DC31A5" w:rsidRDefault="00E24EB7" w:rsidP="00E24EB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5FF09756" w14:textId="77777777" w:rsidR="00E24EB7" w:rsidRPr="00DC31A5" w:rsidRDefault="00E24EB7" w:rsidP="00E24EB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2BEAB288" w14:textId="77777777" w:rsidR="00E24EB7" w:rsidRPr="00DC31A5" w:rsidRDefault="00E24EB7" w:rsidP="00E24EB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65CFE1A6" w14:textId="77777777" w:rsidR="00E24EB7" w:rsidRDefault="00E24EB7" w:rsidP="00E24EB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731079C3" w14:textId="77777777" w:rsidR="00E24EB7" w:rsidRPr="00DC31A5" w:rsidRDefault="00E24EB7" w:rsidP="00E24EB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5854E4A" id="مستطيل 38" o:spid="_x0000_s1067" style="position:absolute;left:0;text-align:left;margin-left:339.35pt;margin-top:18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" filled="f" stroked="f" strokeweight="1pt">
              <v:textbox>
                <w:txbxContent>
                  <w:p w14:paraId="506E7066" w14:textId="77777777" w:rsidR="00E24EB7" w:rsidRPr="00DC31A5" w:rsidRDefault="00E24EB7" w:rsidP="00E24EB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37DACCD3" w14:textId="77777777" w:rsidR="00E24EB7" w:rsidRPr="00DC31A5" w:rsidRDefault="00E24EB7" w:rsidP="00E24EB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5FF09756" w14:textId="77777777" w:rsidR="00E24EB7" w:rsidRPr="00DC31A5" w:rsidRDefault="00E24EB7" w:rsidP="00E24EB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2BEAB288" w14:textId="77777777" w:rsidR="00E24EB7" w:rsidRPr="00DC31A5" w:rsidRDefault="00E24EB7" w:rsidP="00E24EB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65CFE1A6" w14:textId="77777777" w:rsidR="00E24EB7" w:rsidRDefault="00E24EB7" w:rsidP="00E24EB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731079C3" w14:textId="77777777" w:rsidR="00E24EB7" w:rsidRPr="00DC31A5" w:rsidRDefault="00E24EB7" w:rsidP="00E24EB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7F43E" w14:textId="77777777" w:rsidR="000F243F" w:rsidRPr="000F243F" w:rsidRDefault="00F0683A" w:rsidP="00F0683A">
    <w:pPr>
      <w:pStyle w:val="a4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CB44E" w14:textId="77777777" w:rsidR="00AA4F45" w:rsidRDefault="00AA4F45" w:rsidP="00F53D08">
      <w:pPr>
        <w:spacing w:line="240" w:lineRule="auto"/>
      </w:pPr>
      <w:r>
        <w:separator/>
      </w:r>
    </w:p>
  </w:footnote>
  <w:footnote w:type="continuationSeparator" w:id="0">
    <w:p w14:paraId="68D5294F" w14:textId="77777777" w:rsidR="00AA4F45" w:rsidRDefault="00AA4F45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F0D2D" w14:textId="77777777" w:rsidR="00E24EB7" w:rsidRDefault="00E24E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152EA" w14:textId="77777777" w:rsidR="00301274" w:rsidRPr="00902465" w:rsidRDefault="00031A31" w:rsidP="00031A31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3105A015" wp14:editId="3FDB1055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0E6A63" wp14:editId="0E144C2F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05C9E7" w14:textId="752A5DD0" w:rsidR="00031A31" w:rsidRPr="00031A31" w:rsidRDefault="00C74C35" w:rsidP="00467ACA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الكاريزما التدريبية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20E6A63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1A05C9E7" w14:textId="752A5DD0" w:rsidR="00031A31" w:rsidRPr="00031A31" w:rsidRDefault="00C74C35" w:rsidP="00467ACA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الكاريزما التدريبية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14:paraId="4F16CEFF" w14:textId="77777777" w:rsidR="008D42C1" w:rsidRDefault="008D42C1" w:rsidP="00031A31">
    <w:pPr>
      <w:pStyle w:val="a3"/>
      <w:rPr>
        <w:lang w:bidi="ar-E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AAF9F" w14:textId="77777777" w:rsidR="00E24EB7" w:rsidRDefault="00E24E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F4A300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8" type="#_x0000_t75" style="width:400.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2588569">
    <w:abstractNumId w:val="27"/>
  </w:num>
  <w:num w:numId="2" w16cid:durableId="1376469628">
    <w:abstractNumId w:val="13"/>
  </w:num>
  <w:num w:numId="3" w16cid:durableId="804005170">
    <w:abstractNumId w:val="14"/>
  </w:num>
  <w:num w:numId="4" w16cid:durableId="1649362753">
    <w:abstractNumId w:val="23"/>
  </w:num>
  <w:num w:numId="5" w16cid:durableId="845092459">
    <w:abstractNumId w:val="2"/>
  </w:num>
  <w:num w:numId="6" w16cid:durableId="370421879">
    <w:abstractNumId w:val="1"/>
  </w:num>
  <w:num w:numId="7" w16cid:durableId="1585651849">
    <w:abstractNumId w:val="10"/>
  </w:num>
  <w:num w:numId="8" w16cid:durableId="174617345">
    <w:abstractNumId w:val="22"/>
  </w:num>
  <w:num w:numId="9" w16cid:durableId="566888658">
    <w:abstractNumId w:val="18"/>
  </w:num>
  <w:num w:numId="10" w16cid:durableId="2131128316">
    <w:abstractNumId w:val="26"/>
  </w:num>
  <w:num w:numId="11" w16cid:durableId="332531205">
    <w:abstractNumId w:val="16"/>
  </w:num>
  <w:num w:numId="12" w16cid:durableId="1987395813">
    <w:abstractNumId w:val="30"/>
  </w:num>
  <w:num w:numId="13" w16cid:durableId="1660767477">
    <w:abstractNumId w:val="7"/>
  </w:num>
  <w:num w:numId="14" w16cid:durableId="1576276298">
    <w:abstractNumId w:val="9"/>
  </w:num>
  <w:num w:numId="15" w16cid:durableId="1201749380">
    <w:abstractNumId w:val="5"/>
  </w:num>
  <w:num w:numId="16" w16cid:durableId="1441143823">
    <w:abstractNumId w:val="21"/>
  </w:num>
  <w:num w:numId="17" w16cid:durableId="680395868">
    <w:abstractNumId w:val="24"/>
  </w:num>
  <w:num w:numId="18" w16cid:durableId="543981527">
    <w:abstractNumId w:val="0"/>
  </w:num>
  <w:num w:numId="19" w16cid:durableId="774902847">
    <w:abstractNumId w:val="17"/>
  </w:num>
  <w:num w:numId="20" w16cid:durableId="438258749">
    <w:abstractNumId w:val="28"/>
  </w:num>
  <w:num w:numId="21" w16cid:durableId="449054104">
    <w:abstractNumId w:val="12"/>
  </w:num>
  <w:num w:numId="22" w16cid:durableId="2127575621">
    <w:abstractNumId w:val="6"/>
  </w:num>
  <w:num w:numId="23" w16cid:durableId="1556043174">
    <w:abstractNumId w:val="19"/>
  </w:num>
  <w:num w:numId="24" w16cid:durableId="163478997">
    <w:abstractNumId w:val="15"/>
  </w:num>
  <w:num w:numId="25" w16cid:durableId="1976059453">
    <w:abstractNumId w:val="8"/>
  </w:num>
  <w:num w:numId="26" w16cid:durableId="362678004">
    <w:abstractNumId w:val="25"/>
  </w:num>
  <w:num w:numId="27" w16cid:durableId="1423910515">
    <w:abstractNumId w:val="3"/>
  </w:num>
  <w:num w:numId="28" w16cid:durableId="1294796975">
    <w:abstractNumId w:val="20"/>
  </w:num>
  <w:num w:numId="29" w16cid:durableId="986201963">
    <w:abstractNumId w:val="29"/>
  </w:num>
  <w:num w:numId="30" w16cid:durableId="1224026278">
    <w:abstractNumId w:val="11"/>
  </w:num>
  <w:num w:numId="31" w16cid:durableId="1260791859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ACA"/>
    <w:rsid w:val="00015BA6"/>
    <w:rsid w:val="000175C5"/>
    <w:rsid w:val="00017C30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2EC5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C31FE"/>
    <w:rsid w:val="001D1A3B"/>
    <w:rsid w:val="001D350A"/>
    <w:rsid w:val="001E1BF1"/>
    <w:rsid w:val="001F0B9B"/>
    <w:rsid w:val="002021EF"/>
    <w:rsid w:val="00206D6C"/>
    <w:rsid w:val="0021196B"/>
    <w:rsid w:val="00217EEA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40194"/>
    <w:rsid w:val="00351640"/>
    <w:rsid w:val="00363F3E"/>
    <w:rsid w:val="0036611D"/>
    <w:rsid w:val="00383BA6"/>
    <w:rsid w:val="003A1DE8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1EE4"/>
    <w:rsid w:val="00434D3A"/>
    <w:rsid w:val="00440E77"/>
    <w:rsid w:val="004551E6"/>
    <w:rsid w:val="00467ACA"/>
    <w:rsid w:val="004A0F3E"/>
    <w:rsid w:val="004B21EA"/>
    <w:rsid w:val="004C02BF"/>
    <w:rsid w:val="004C3113"/>
    <w:rsid w:val="004E2FBB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5B67"/>
    <w:rsid w:val="006A0A55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34B4D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C4F9F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354D4"/>
    <w:rsid w:val="00A651BF"/>
    <w:rsid w:val="00A80DC9"/>
    <w:rsid w:val="00A864D0"/>
    <w:rsid w:val="00A9124F"/>
    <w:rsid w:val="00A94163"/>
    <w:rsid w:val="00AA4F45"/>
    <w:rsid w:val="00AB6ABD"/>
    <w:rsid w:val="00AC5518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A71A8"/>
    <w:rsid w:val="00BC4B17"/>
    <w:rsid w:val="00BE3CCA"/>
    <w:rsid w:val="00C02D67"/>
    <w:rsid w:val="00C13BE5"/>
    <w:rsid w:val="00C270E4"/>
    <w:rsid w:val="00C50C5F"/>
    <w:rsid w:val="00C70FC6"/>
    <w:rsid w:val="00C74C35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65F2"/>
    <w:rsid w:val="00D152DE"/>
    <w:rsid w:val="00D26A0B"/>
    <w:rsid w:val="00D313B8"/>
    <w:rsid w:val="00D32D17"/>
    <w:rsid w:val="00D6468C"/>
    <w:rsid w:val="00D804C6"/>
    <w:rsid w:val="00DB7EB2"/>
    <w:rsid w:val="00DC3530"/>
    <w:rsid w:val="00DD042E"/>
    <w:rsid w:val="00DE265B"/>
    <w:rsid w:val="00DF5C16"/>
    <w:rsid w:val="00E01E27"/>
    <w:rsid w:val="00E17203"/>
    <w:rsid w:val="00E24512"/>
    <w:rsid w:val="00E24EB7"/>
    <w:rsid w:val="00E26F82"/>
    <w:rsid w:val="00E27144"/>
    <w:rsid w:val="00E4514E"/>
    <w:rsid w:val="00E465B8"/>
    <w:rsid w:val="00E50AB9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433A"/>
    <w:rsid w:val="00F2505F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E5C4E"/>
  <w15:chartTrackingRefBased/>
  <w15:docId w15:val="{942491D1-4D23-4099-8854-6C65498C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8C4F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wliatraining.com/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dawliatraining.co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2.xml"/><Relationship Id="rId10" Type="http://schemas.openxmlformats.org/officeDocument/2006/relationships/image" Target="media/image2.jpg"/><Relationship Id="rId19" Type="http://schemas.openxmlformats.org/officeDocument/2006/relationships/hyperlink" Target="http://www.dawliatraining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/" TargetMode="External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27</TotalTime>
  <Pages>5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5</cp:revision>
  <cp:lastPrinted>2022-03-26T18:07:00Z</cp:lastPrinted>
  <dcterms:created xsi:type="dcterms:W3CDTF">2025-07-16T00:32:00Z</dcterms:created>
  <dcterms:modified xsi:type="dcterms:W3CDTF">2026-04-19T11:39:00Z</dcterms:modified>
</cp:coreProperties>
</file>